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22048F15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944518">
        <w:rPr>
          <w:rFonts w:ascii="Arial" w:eastAsia="SimSun" w:hAnsi="Arial"/>
          <w:b/>
          <w:i/>
          <w:noProof/>
          <w:sz w:val="28"/>
        </w:rPr>
        <w:t>S2-200</w:t>
      </w:r>
      <w:r w:rsidR="00D55BF1">
        <w:rPr>
          <w:rFonts w:ascii="Arial" w:eastAsia="SimSun" w:hAnsi="Arial"/>
          <w:b/>
          <w:i/>
          <w:noProof/>
          <w:sz w:val="28"/>
        </w:rPr>
        <w:t>7</w:t>
      </w:r>
      <w:r w:rsidR="00074971">
        <w:rPr>
          <w:rFonts w:ascii="Arial" w:eastAsia="SimSun" w:hAnsi="Arial"/>
          <w:b/>
          <w:i/>
          <w:noProof/>
          <w:sz w:val="28"/>
        </w:rPr>
        <w:t>784</w:t>
      </w:r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270D37F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074971" w:rsidRPr="00074971">
        <w:rPr>
          <w:rFonts w:ascii="Arial" w:hAnsi="Arial" w:cs="Arial"/>
          <w:b/>
          <w:color w:val="000000" w:themeColor="text1"/>
          <w:sz w:val="22"/>
          <w:szCs w:val="22"/>
        </w:rPr>
        <w:t xml:space="preserve">Reply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074971" w:rsidRPr="00074971">
        <w:rPr>
          <w:rFonts w:ascii="Arial" w:hAnsi="Arial" w:cs="Arial"/>
          <w:b/>
          <w:sz w:val="22"/>
          <w:szCs w:val="22"/>
        </w:rPr>
        <w:t>Support of UAVs in 3GPP system and interfacing with USS/UTM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42C82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4971">
        <w:rPr>
          <w:rFonts w:ascii="Arial" w:hAnsi="Arial" w:cs="Arial"/>
          <w:b/>
          <w:sz w:val="22"/>
          <w:szCs w:val="22"/>
        </w:rPr>
        <w:t>ACJA (GSMA and GUTMA)</w:t>
      </w:r>
    </w:p>
    <w:p w14:paraId="66F3093E" w14:textId="147FF2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B51FFF" w14:textId="77777777" w:rsidR="00074971" w:rsidRDefault="00074971" w:rsidP="00993331">
      <w:pPr>
        <w:rPr>
          <w:lang w:val="en-US" w:eastAsia="en-US"/>
        </w:rPr>
      </w:pPr>
      <w:r>
        <w:rPr>
          <w:lang w:val="en-US" w:eastAsia="en-US"/>
        </w:rPr>
        <w:t>SA2 thanks ACJA for their LS.</w:t>
      </w:r>
    </w:p>
    <w:p w14:paraId="21CF9B6E" w14:textId="77777777" w:rsidR="00074971" w:rsidRDefault="00074971" w:rsidP="00993331">
      <w:pPr>
        <w:rPr>
          <w:lang w:val="en-US" w:eastAsia="en-US"/>
        </w:rPr>
      </w:pPr>
      <w:r>
        <w:rPr>
          <w:lang w:val="en-US" w:eastAsia="en-US"/>
        </w:rPr>
        <w:t>During the SA2 #141E meeting, SA2 has discussed the LS and has progressed the following conclusions:</w:t>
      </w:r>
    </w:p>
    <w:p w14:paraId="56F263CF" w14:textId="0593E340" w:rsidR="0065318E" w:rsidRPr="00993331" w:rsidRDefault="00074971" w:rsidP="00993331">
      <w:pPr>
        <w:rPr>
          <w:lang w:val="en-US" w:eastAsia="en-US"/>
        </w:rPr>
      </w:pPr>
      <w:r w:rsidRPr="00074971">
        <w:rPr>
          <w:highlight w:val="yellow"/>
          <w:lang w:val="en-US" w:eastAsia="en-US"/>
        </w:rPr>
        <w:t>&lt;TBC based on SA2 #141E progress&gt;</w:t>
      </w:r>
      <w:r w:rsidR="002F169F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C280A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074971">
        <w:rPr>
          <w:rFonts w:ascii="Arial" w:hAnsi="Arial" w:cs="Arial"/>
          <w:b/>
        </w:rPr>
        <w:t>ACJA (GSMA and GUTMA)</w:t>
      </w:r>
      <w:r>
        <w:rPr>
          <w:rFonts w:ascii="Arial" w:hAnsi="Arial" w:cs="Arial"/>
          <w:b/>
        </w:rPr>
        <w:t xml:space="preserve"> </w:t>
      </w:r>
    </w:p>
    <w:p w14:paraId="7234A237" w14:textId="71011AD8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74971">
        <w:rPr>
          <w:rFonts w:ascii="Arial" w:hAnsi="Arial" w:cs="Arial"/>
          <w:b/>
          <w:color w:val="000000" w:themeColor="text1"/>
        </w:rPr>
        <w:t xml:space="preserve">ACJA to take </w:t>
      </w:r>
      <w:r w:rsidR="00993331" w:rsidRPr="00993331">
        <w:rPr>
          <w:rFonts w:ascii="Arial" w:hAnsi="Arial" w:cs="Arial"/>
          <w:b/>
          <w:color w:val="000000" w:themeColor="text1"/>
        </w:rPr>
        <w:t>the above into account</w:t>
      </w:r>
      <w:r w:rsidR="0007497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7F6B13" w14:textId="4E14C4CB" w:rsidR="0065318E" w:rsidRDefault="0065318E" w:rsidP="00653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2e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Pr="0099333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November </w:t>
      </w:r>
      <w:r w:rsidRPr="00993331">
        <w:rPr>
          <w:rFonts w:ascii="Arial" w:hAnsi="Arial" w:cs="Arial"/>
          <w:bCs/>
        </w:rPr>
        <w:t>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bookmarkStart w:id="7" w:name="_GoBack"/>
      <w:bookmarkEnd w:id="7"/>
      <w:proofErr w:type="spellEnd"/>
    </w:p>
    <w:sectPr w:rsidR="00653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9776B" w14:textId="77777777" w:rsidR="00937A97" w:rsidRDefault="00937A97">
      <w:pPr>
        <w:spacing w:after="0"/>
      </w:pPr>
      <w:r>
        <w:separator/>
      </w:r>
    </w:p>
  </w:endnote>
  <w:endnote w:type="continuationSeparator" w:id="0">
    <w:p w14:paraId="066E9B9F" w14:textId="77777777" w:rsidR="00937A97" w:rsidRDefault="00937A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8F866" w14:textId="77777777" w:rsidR="00937A97" w:rsidRDefault="00937A97">
      <w:pPr>
        <w:spacing w:after="0"/>
      </w:pPr>
      <w:r>
        <w:separator/>
      </w:r>
    </w:p>
  </w:footnote>
  <w:footnote w:type="continuationSeparator" w:id="0">
    <w:p w14:paraId="20ADC0C3" w14:textId="77777777" w:rsidR="00937A97" w:rsidRDefault="00937A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74971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54CC"/>
    <w:rsid w:val="00D410A4"/>
    <w:rsid w:val="00D44133"/>
    <w:rsid w:val="00D55BF1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C4056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1</Pages>
  <Words>128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QCpre141E</cp:lastModifiedBy>
  <cp:revision>15</cp:revision>
  <cp:lastPrinted>2002-04-23T14:10:00Z</cp:lastPrinted>
  <dcterms:created xsi:type="dcterms:W3CDTF">2020-03-27T18:15:00Z</dcterms:created>
  <dcterms:modified xsi:type="dcterms:W3CDTF">2020-10-12T17:12:00Z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